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2"/>
          <w:lang w:val="en-US" w:eastAsia="zh-CN"/>
        </w:rPr>
        <w:t>附件2</w:t>
      </w:r>
      <w:bookmarkStart w:id="0" w:name="_GoBack"/>
      <w:bookmarkEnd w:id="0"/>
    </w:p>
    <w:p>
      <w:pPr>
        <w:jc w:val="center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eastAsia="仿宋_GB2312" w:cs="方正仿宋_GB2312"/>
          <w:b/>
          <w:bCs/>
          <w:kern w:val="2"/>
          <w:sz w:val="32"/>
          <w:szCs w:val="32"/>
          <w:lang w:val="en-US" w:eastAsia="zh-CN"/>
        </w:rPr>
        <w:t>辽宁理工学院</w:t>
      </w:r>
      <w:r>
        <w:rPr>
          <w:rFonts w:ascii="仿宋_GB2312" w:eastAsia="仿宋_GB2312" w:cs="方正仿宋_GB2312"/>
          <w:b/>
          <w:bCs/>
          <w:kern w:val="2"/>
          <w:sz w:val="32"/>
          <w:szCs w:val="32"/>
        </w:rPr>
        <w:t>第</w:t>
      </w:r>
      <w:r>
        <w:rPr>
          <w:rFonts w:hint="eastAsia" w:ascii="仿宋_GB2312" w:eastAsia="仿宋_GB2312" w:cs="方正仿宋_GB2312"/>
          <w:b/>
          <w:bCs/>
          <w:kern w:val="2"/>
          <w:sz w:val="32"/>
          <w:szCs w:val="32"/>
          <w:lang w:val="en-US" w:eastAsia="zh-CN"/>
        </w:rPr>
        <w:t>九</w:t>
      </w:r>
      <w:r>
        <w:rPr>
          <w:rFonts w:ascii="仿宋_GB2312" w:eastAsia="仿宋_GB2312" w:cs="方正仿宋_GB2312"/>
          <w:b/>
          <w:bCs/>
          <w:kern w:val="2"/>
          <w:sz w:val="32"/>
          <w:szCs w:val="32"/>
        </w:rPr>
        <w:t>届中国国际“互联网+”大学生创新创业大赛校内选拔赛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项目汇总表</w:t>
      </w:r>
    </w:p>
    <w:p>
      <w:pPr>
        <w:widowControl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4"/>
        </w:rPr>
        <w:t>学院</w:t>
      </w:r>
      <w:r>
        <w:rPr>
          <w:rFonts w:hint="eastAsia" w:ascii="仿宋_GB2312" w:hAnsi="仿宋_GB2312" w:eastAsia="仿宋_GB2312" w:cs="仿宋_GB2312"/>
          <w:sz w:val="28"/>
          <w:szCs w:val="24"/>
          <w:lang w:val="en-US" w:eastAsia="zh-CN"/>
        </w:rPr>
        <w:t>(部门)</w:t>
      </w:r>
      <w:r>
        <w:rPr>
          <w:rFonts w:hint="eastAsia" w:ascii="仿宋_GB2312" w:hAnsi="仿宋_GB2312" w:eastAsia="仿宋_GB2312" w:cs="仿宋_GB2312"/>
          <w:sz w:val="28"/>
          <w:szCs w:val="24"/>
        </w:rPr>
        <w:t>（公章）：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u w:val="single"/>
          <w:lang w:val="en-US" w:eastAsia="zh-CN"/>
        </w:rPr>
        <w:t xml:space="preserve">                  </w:t>
      </w:r>
    </w:p>
    <w:tbl>
      <w:tblPr>
        <w:tblStyle w:val="4"/>
        <w:tblW w:w="13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425"/>
        <w:gridCol w:w="1815"/>
        <w:gridCol w:w="1500"/>
        <w:gridCol w:w="1380"/>
        <w:gridCol w:w="1650"/>
        <w:gridCol w:w="1404"/>
        <w:gridCol w:w="1896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项目赛道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项目组别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项目负责人姓名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指导老师姓名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  <w:t>1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  <w:t>2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  <w:t>3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  <w:t>4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  <w:t>5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</w:rPr>
              <w:t>6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12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13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14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15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16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17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18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19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注：1.项目赛道：主赛道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青年红色筑梦之旅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赛道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简称：红旅赛道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    2.项目组别：主赛道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本科生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创意组、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研究生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创意组、初创组、成长组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青年红色筑梦之旅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赛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公益组、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创意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创业组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3359" w:leftChars="228" w:hanging="2880" w:hangingChars="1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3.项目类型：主赛道包括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“互联网+”现代农业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、“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互联网+”制造业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、“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互联网+”信息技术服务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、“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互联网+”文化创意服务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“互联网+”社会服务。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</w:p>
    <w:sectPr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03146D2-776C-408F-BC68-C29CA4D4FD2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30C8BEC0-CA24-49A3-A2B5-745D34132919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98758934-2B7C-4E87-89BC-EC18835ECDC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A25F7C43-0217-4027-94D2-7C20889AE7E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00D12D58"/>
    <w:rsid w:val="00383F5C"/>
    <w:rsid w:val="003A029D"/>
    <w:rsid w:val="00501420"/>
    <w:rsid w:val="007309EF"/>
    <w:rsid w:val="007D4B8C"/>
    <w:rsid w:val="00B03076"/>
    <w:rsid w:val="00D12D58"/>
    <w:rsid w:val="00EA74B1"/>
    <w:rsid w:val="06260265"/>
    <w:rsid w:val="0ED9796B"/>
    <w:rsid w:val="136641B6"/>
    <w:rsid w:val="19481B79"/>
    <w:rsid w:val="294810C3"/>
    <w:rsid w:val="2ACF5D2A"/>
    <w:rsid w:val="2F2B4CEB"/>
    <w:rsid w:val="322C0BB5"/>
    <w:rsid w:val="322F391D"/>
    <w:rsid w:val="3B627F85"/>
    <w:rsid w:val="4EA272F0"/>
    <w:rsid w:val="519A30AB"/>
    <w:rsid w:val="5BD12EF2"/>
    <w:rsid w:val="623B7CF4"/>
    <w:rsid w:val="6E310D3A"/>
    <w:rsid w:val="6F3533C7"/>
    <w:rsid w:val="6F80146A"/>
    <w:rsid w:val="71FB758A"/>
    <w:rsid w:val="76927CAB"/>
    <w:rsid w:val="7E9C50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sz w:val="18"/>
      <w:szCs w:val="18"/>
    </w:rPr>
  </w:style>
  <w:style w:type="character" w:customStyle="1" w:styleId="7">
    <w:name w:val="页眉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\Desktop\&#31532;&#20845;&#23626;&#8221;&#20114;&#32852;&#32593;+&#8220;&#26657;&#36187;&#36890;&#30693;&#21450;&#38468;&#20214;\&#38468;&#20214;3&#65306;&#31532;&#20845;&#23626;&#20013;&#22269;&#8220;&#20114;&#32852;&#32593;+&#8221;&#22823;&#23398;&#29983;&#21019;&#26032;&#21019;&#19994;&#22823;&#36187;&#20013;&#21407;&#24037;&#23398;&#38498;&#26657;&#20869;&#36873;&#25300;&#36187;&#22797;&#36187;&#25512;&#33616;&#39033;&#30446;&#27719;&#24635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附件3：第六届中国“互联网+”大学生创新创业大赛中原工学院校内选拔赛复赛推荐项目汇总表</Template>
  <Pages>2</Pages>
  <Words>268</Words>
  <Characters>283</Characters>
  <Lines>2</Lines>
  <Paragraphs>1</Paragraphs>
  <TotalTime>2</TotalTime>
  <ScaleCrop>false</ScaleCrop>
  <LinksUpToDate>false</LinksUpToDate>
  <CharactersWithSpaces>305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2020-03-05T09:10:00Z</dcterms:created>
  <dc:creator>Windows 用户</dc:creator>
  <cp:lastModifiedBy>温柔.</cp:lastModifiedBy>
  <dcterms:modified xsi:type="dcterms:W3CDTF">2023-04-21T05:25:24Z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8A8F8F59665C4F17AABD3BBD4594CBF2</vt:lpwstr>
  </property>
</Properties>
</file>